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2983"/>
        <w:gridCol w:w="2983"/>
        <w:gridCol w:w="2983"/>
        <w:gridCol w:w="2984"/>
      </w:tblGrid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C3315D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0" w:name="header_org_name"/>
            <w:bookmarkEnd w:id="0"/>
            <w:r>
              <w:rPr>
                <w:color w:val="00000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r w:rsidRPr="006E4C5C">
              <w:rPr>
                <w:color w:val="000000"/>
                <w:vertAlign w:val="superscript"/>
              </w:rPr>
              <w:t>(полное наименование работодателя)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C3315D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1" w:name="header_org_info"/>
            <w:bookmarkEnd w:id="1"/>
            <w:r>
              <w:rPr>
                <w:color w:val="000000"/>
              </w:rPr>
              <w:t xml:space="preserve">440052, г. Пенза, ул. Ново-Тамбовская, д.9; </w:t>
            </w:r>
            <w:proofErr w:type="spellStart"/>
            <w:r>
              <w:rPr>
                <w:color w:val="000000"/>
              </w:rPr>
              <w:t>Хасаншин</w:t>
            </w:r>
            <w:proofErr w:type="spellEnd"/>
            <w:r>
              <w:rPr>
                <w:color w:val="000000"/>
              </w:rPr>
              <w:t xml:space="preserve">  Г.С.; Ftiz@e-pen.ru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proofErr w:type="gramStart"/>
            <w:r w:rsidRPr="006E4C5C">
              <w:rPr>
                <w:color w:val="000000"/>
                <w:vertAlign w:val="superscript"/>
              </w:rPr>
              <w:t>(адрес работодателя, индекс, фамилия, имя, отчество руководителя, телефон, факс, адрес электронной почты)</w:t>
            </w:r>
            <w:proofErr w:type="gramEnd"/>
          </w:p>
        </w:tc>
      </w:tr>
      <w:tr w:rsidR="00781CD6" w:rsidRPr="00A655FE" w:rsidTr="00781CD6">
        <w:trPr>
          <w:jc w:val="center"/>
        </w:trPr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bookmarkStart w:id="2" w:name="header_table"/>
            <w:bookmarkEnd w:id="2"/>
            <w:r w:rsidRPr="00FB001B">
              <w:rPr>
                <w:color w:val="000000"/>
              </w:rPr>
              <w:t xml:space="preserve">ИНН </w:t>
            </w:r>
            <w:r w:rsidRPr="00FD2BA8">
              <w:rPr>
                <w:color w:val="000000"/>
              </w:rPr>
              <w:t>работодат</w:t>
            </w:r>
            <w:r w:rsidRPr="00FD2BA8">
              <w:rPr>
                <w:color w:val="000000"/>
              </w:rPr>
              <w:t>е</w:t>
            </w:r>
            <w:r w:rsidRPr="00FD2BA8">
              <w:rPr>
                <w:color w:val="000000"/>
              </w:rPr>
              <w:t>ля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 xml:space="preserve"> Код </w:t>
            </w:r>
            <w:r w:rsidRPr="00FD2BA8">
              <w:rPr>
                <w:color w:val="000000"/>
              </w:rPr>
              <w:t>работод</w:t>
            </w:r>
            <w:r w:rsidRPr="00FD2BA8">
              <w:rPr>
                <w:color w:val="000000"/>
              </w:rPr>
              <w:t>а</w:t>
            </w:r>
            <w:r w:rsidRPr="00FD2BA8">
              <w:rPr>
                <w:color w:val="000000"/>
              </w:rPr>
              <w:t xml:space="preserve">теля </w:t>
            </w:r>
            <w:r w:rsidRPr="00FB001B">
              <w:rPr>
                <w:color w:val="000000"/>
              </w:rPr>
              <w:t>по ОКПО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органа государственной вл</w:t>
            </w:r>
            <w:r w:rsidRPr="00FB001B">
              <w:rPr>
                <w:color w:val="000000"/>
              </w:rPr>
              <w:t>а</w:t>
            </w:r>
            <w:r w:rsidRPr="00FB001B">
              <w:rPr>
                <w:color w:val="000000"/>
              </w:rPr>
              <w:t>сти по ОКОГУ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вида экономической де</w:t>
            </w:r>
            <w:r w:rsidRPr="00FB001B">
              <w:rPr>
                <w:color w:val="000000"/>
              </w:rPr>
              <w:t>я</w:t>
            </w:r>
            <w:r w:rsidRPr="00FB001B">
              <w:rPr>
                <w:color w:val="000000"/>
              </w:rPr>
              <w:t>тельн</w:t>
            </w:r>
            <w:r w:rsidRPr="00FB001B">
              <w:rPr>
                <w:color w:val="000000"/>
              </w:rPr>
              <w:t>о</w:t>
            </w:r>
            <w:r w:rsidRPr="00FB001B">
              <w:rPr>
                <w:color w:val="000000"/>
              </w:rPr>
              <w:t>сти по ОКВЭД</w:t>
            </w:r>
          </w:p>
        </w:tc>
        <w:tc>
          <w:tcPr>
            <w:tcW w:w="2984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территории по ОКАТО</w:t>
            </w:r>
          </w:p>
        </w:tc>
      </w:tr>
      <w:tr w:rsidR="00781CD6" w:rsidRPr="00A655FE" w:rsidTr="00781CD6">
        <w:trPr>
          <w:jc w:val="center"/>
        </w:trPr>
        <w:tc>
          <w:tcPr>
            <w:tcW w:w="2983" w:type="dxa"/>
          </w:tcPr>
          <w:p w:rsidR="00781CD6" w:rsidRPr="00FB001B" w:rsidRDefault="00C3315D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5837004708</w:t>
            </w:r>
          </w:p>
        </w:tc>
        <w:tc>
          <w:tcPr>
            <w:tcW w:w="2983" w:type="dxa"/>
          </w:tcPr>
          <w:p w:rsidR="00781CD6" w:rsidRPr="00FB001B" w:rsidRDefault="00C3315D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01938412</w:t>
            </w:r>
          </w:p>
        </w:tc>
        <w:tc>
          <w:tcPr>
            <w:tcW w:w="2983" w:type="dxa"/>
          </w:tcPr>
          <w:p w:rsidR="00781CD6" w:rsidRPr="00FB001B" w:rsidRDefault="00C3315D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2300229</w:t>
            </w:r>
          </w:p>
        </w:tc>
        <w:tc>
          <w:tcPr>
            <w:tcW w:w="2983" w:type="dxa"/>
          </w:tcPr>
          <w:p w:rsidR="00781CD6" w:rsidRPr="00FB001B" w:rsidRDefault="00C3315D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85.11.1</w:t>
            </w:r>
          </w:p>
        </w:tc>
        <w:tc>
          <w:tcPr>
            <w:tcW w:w="2984" w:type="dxa"/>
          </w:tcPr>
          <w:p w:rsidR="00781CD6" w:rsidRPr="00FB001B" w:rsidRDefault="00C3315D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56701000001</w:t>
            </w:r>
          </w:p>
        </w:tc>
      </w:tr>
    </w:tbl>
    <w:p w:rsidR="008302F9" w:rsidRDefault="008302F9" w:rsidP="008302F9">
      <w:pPr>
        <w:ind w:left="9639"/>
        <w:jc w:val="center"/>
      </w:pP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УТВЕРЖДАЮ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Председатель комиссии по проведению</w:t>
      </w:r>
      <w:r w:rsidRPr="00C3315D">
        <w:rPr>
          <w:sz w:val="24"/>
          <w:szCs w:val="24"/>
        </w:rPr>
        <w:br/>
      </w:r>
      <w:r w:rsidRPr="008302F9">
        <w:rPr>
          <w:sz w:val="24"/>
          <w:szCs w:val="24"/>
        </w:rPr>
        <w:t>специал</w:t>
      </w:r>
      <w:r w:rsidRPr="008302F9">
        <w:rPr>
          <w:sz w:val="24"/>
          <w:szCs w:val="24"/>
        </w:rPr>
        <w:t>ь</w:t>
      </w:r>
      <w:r w:rsidRPr="008302F9">
        <w:rPr>
          <w:sz w:val="24"/>
          <w:szCs w:val="24"/>
        </w:rPr>
        <w:t xml:space="preserve">ной оценки условий труда 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</w:p>
    <w:p w:rsidR="008302F9" w:rsidRPr="00C3315D" w:rsidRDefault="008302F9" w:rsidP="008302F9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  <w:u w:val="single"/>
          <w:lang w:val="en-US"/>
        </w:rPr>
        <w:t> </w:t>
      </w:r>
      <w:r w:rsidRPr="00C3315D">
        <w:rPr>
          <w:sz w:val="24"/>
          <w:szCs w:val="24"/>
          <w:u w:val="single"/>
        </w:rPr>
        <w:t xml:space="preserve">                                                         </w:t>
      </w:r>
      <w:r>
        <w:rPr>
          <w:sz w:val="24"/>
          <w:szCs w:val="24"/>
          <w:u w:val="single"/>
          <w:lang w:val="en-US"/>
        </w:rPr>
        <w:t> 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  <w:vertAlign w:val="superscript"/>
        </w:rPr>
      </w:pPr>
      <w:r w:rsidRPr="008302F9">
        <w:rPr>
          <w:sz w:val="24"/>
          <w:szCs w:val="24"/>
          <w:vertAlign w:val="superscript"/>
        </w:rPr>
        <w:t>(должность, подпись, фамилия, имя, отчество)</w:t>
      </w:r>
    </w:p>
    <w:p w:rsidR="008302F9" w:rsidRPr="008302F9" w:rsidRDefault="00C3315D" w:rsidP="008302F9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14 июля </w:t>
      </w:r>
      <w:r w:rsidR="008302F9" w:rsidRPr="008302F9">
        <w:rPr>
          <w:sz w:val="24"/>
          <w:szCs w:val="24"/>
        </w:rPr>
        <w:t>20___г.</w:t>
      </w:r>
    </w:p>
    <w:p w:rsidR="008302F9" w:rsidRDefault="008302F9" w:rsidP="008302F9">
      <w:pPr>
        <w:pStyle w:val="a6"/>
        <w:jc w:val="center"/>
      </w:pPr>
      <w:r w:rsidRPr="009D6532">
        <w:t xml:space="preserve">Перечень рабочих мест, на которых </w:t>
      </w:r>
      <w:r>
        <w:t xml:space="preserve"> будет </w:t>
      </w:r>
      <w:r w:rsidRPr="009D6532">
        <w:t>проводи</w:t>
      </w:r>
      <w:r>
        <w:t>ться</w:t>
      </w:r>
      <w:r w:rsidRPr="009D6532">
        <w:t xml:space="preserve"> специальная оценка условий труда</w:t>
      </w:r>
    </w:p>
    <w:p w:rsidR="009647F7" w:rsidRDefault="009647F7" w:rsidP="009647F7">
      <w:pPr>
        <w:jc w:val="center"/>
      </w:pPr>
    </w:p>
    <w:tbl>
      <w:tblPr>
        <w:tblStyle w:val="a3"/>
        <w:tblW w:w="9738" w:type="dxa"/>
        <w:jc w:val="center"/>
        <w:tblLayout w:type="fixed"/>
        <w:tblLook w:val="01E0"/>
      </w:tblPr>
      <w:tblGrid>
        <w:gridCol w:w="508"/>
        <w:gridCol w:w="1790"/>
        <w:gridCol w:w="4677"/>
        <w:gridCol w:w="2763"/>
      </w:tblGrid>
      <w:tr w:rsidR="00C3315D" w:rsidRPr="008302F9" w:rsidTr="00C3315D">
        <w:trPr>
          <w:cantSplit/>
          <w:trHeight w:val="207"/>
          <w:tblHeader/>
          <w:jc w:val="center"/>
        </w:trPr>
        <w:tc>
          <w:tcPr>
            <w:tcW w:w="508" w:type="dxa"/>
            <w:vAlign w:val="center"/>
          </w:tcPr>
          <w:p w:rsidR="00C3315D" w:rsidRPr="008302F9" w:rsidRDefault="00C3315D" w:rsidP="008302F9">
            <w:pPr>
              <w:suppressAutoHyphens/>
              <w:jc w:val="center"/>
            </w:pPr>
            <w:bookmarkStart w:id="3" w:name="main_table"/>
            <w:bookmarkEnd w:id="3"/>
            <w:r w:rsidRPr="008302F9">
              <w:t>№</w:t>
            </w:r>
          </w:p>
          <w:p w:rsidR="00C3315D" w:rsidRPr="008302F9" w:rsidRDefault="00C3315D" w:rsidP="008302F9">
            <w:pPr>
              <w:suppressAutoHyphens/>
              <w:jc w:val="center"/>
              <w:rPr>
                <w:lang w:val="en-US"/>
              </w:rPr>
            </w:pPr>
            <w:proofErr w:type="spellStart"/>
            <w:proofErr w:type="gramStart"/>
            <w:r w:rsidRPr="008302F9">
              <w:t>п</w:t>
            </w:r>
            <w:proofErr w:type="spellEnd"/>
            <w:proofErr w:type="gramEnd"/>
            <w:r w:rsidRPr="008302F9">
              <w:t>/</w:t>
            </w:r>
            <w:proofErr w:type="spellStart"/>
            <w:r w:rsidRPr="008302F9">
              <w:t>п</w:t>
            </w:r>
            <w:proofErr w:type="spellEnd"/>
          </w:p>
        </w:tc>
        <w:tc>
          <w:tcPr>
            <w:tcW w:w="1790" w:type="dxa"/>
            <w:vAlign w:val="center"/>
          </w:tcPr>
          <w:p w:rsidR="00C3315D" w:rsidRPr="008302F9" w:rsidRDefault="00C3315D" w:rsidP="008302F9">
            <w:pPr>
              <w:suppressAutoHyphens/>
              <w:jc w:val="center"/>
              <w:rPr>
                <w:lang w:val="en-US"/>
              </w:rPr>
            </w:pPr>
            <w:r w:rsidRPr="008302F9">
              <w:t>Код</w:t>
            </w:r>
            <w:proofErr w:type="gramStart"/>
            <w:r w:rsidRPr="008302F9">
              <w:t xml:space="preserve"> (№) </w:t>
            </w:r>
            <w:proofErr w:type="gramEnd"/>
            <w:r w:rsidRPr="008302F9">
              <w:t>РМ</w:t>
            </w:r>
          </w:p>
        </w:tc>
        <w:tc>
          <w:tcPr>
            <w:tcW w:w="4677" w:type="dxa"/>
            <w:vAlign w:val="center"/>
          </w:tcPr>
          <w:p w:rsidR="00C3315D" w:rsidRPr="008302F9" w:rsidRDefault="00C3315D" w:rsidP="008302F9">
            <w:pPr>
              <w:suppressAutoHyphens/>
              <w:jc w:val="center"/>
            </w:pPr>
            <w:r w:rsidRPr="008302F9">
              <w:t>Наименование</w:t>
            </w:r>
            <w:r w:rsidRPr="008302F9">
              <w:rPr>
                <w:lang w:val="en-US"/>
              </w:rPr>
              <w:t xml:space="preserve"> РМ</w:t>
            </w:r>
          </w:p>
        </w:tc>
        <w:tc>
          <w:tcPr>
            <w:tcW w:w="2763" w:type="dxa"/>
            <w:vAlign w:val="center"/>
          </w:tcPr>
          <w:p w:rsidR="00C3315D" w:rsidRPr="008302F9" w:rsidRDefault="00C3315D" w:rsidP="008302F9">
            <w:pPr>
              <w:pStyle w:val="NoSpacing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02F9">
              <w:rPr>
                <w:rFonts w:ascii="Times New Roman" w:hAnsi="Times New Roman"/>
                <w:sz w:val="20"/>
                <w:szCs w:val="20"/>
              </w:rPr>
              <w:t xml:space="preserve">Количество  работников, занятых на </w:t>
            </w:r>
            <w:proofErr w:type="gramStart"/>
            <w:r w:rsidRPr="008302F9">
              <w:rPr>
                <w:rFonts w:ascii="Times New Roman" w:hAnsi="Times New Roman"/>
                <w:sz w:val="20"/>
                <w:szCs w:val="20"/>
              </w:rPr>
              <w:t>данном</w:t>
            </w:r>
            <w:proofErr w:type="gramEnd"/>
            <w:r w:rsidRPr="008302F9">
              <w:rPr>
                <w:rFonts w:ascii="Times New Roman" w:hAnsi="Times New Roman"/>
                <w:sz w:val="20"/>
                <w:szCs w:val="20"/>
              </w:rPr>
              <w:t xml:space="preserve"> РМ (чел.)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Pr="008302F9" w:rsidRDefault="00C3315D" w:rsidP="0077687B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1</w:t>
            </w:r>
          </w:p>
        </w:tc>
        <w:tc>
          <w:tcPr>
            <w:tcW w:w="1790" w:type="dxa"/>
            <w:vAlign w:val="center"/>
          </w:tcPr>
          <w:p w:rsidR="00C3315D" w:rsidRPr="008302F9" w:rsidRDefault="00C3315D" w:rsidP="0077687B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2</w:t>
            </w:r>
          </w:p>
        </w:tc>
        <w:tc>
          <w:tcPr>
            <w:tcW w:w="4677" w:type="dxa"/>
            <w:vAlign w:val="center"/>
          </w:tcPr>
          <w:p w:rsidR="00C3315D" w:rsidRPr="008302F9" w:rsidRDefault="00C3315D" w:rsidP="00A146D5">
            <w:pPr>
              <w:jc w:val="center"/>
              <w:rPr>
                <w:lang w:val="en-US"/>
              </w:rPr>
            </w:pPr>
            <w:r w:rsidRPr="008302F9">
              <w:rPr>
                <w:lang w:val="en-US"/>
              </w:rPr>
              <w:t>3</w:t>
            </w:r>
          </w:p>
        </w:tc>
        <w:tc>
          <w:tcPr>
            <w:tcW w:w="2763" w:type="dxa"/>
            <w:vAlign w:val="center"/>
          </w:tcPr>
          <w:p w:rsidR="00C3315D" w:rsidRPr="008302F9" w:rsidRDefault="00C3315D" w:rsidP="00A146D5">
            <w:pPr>
              <w:jc w:val="center"/>
            </w:pPr>
            <w:r w:rsidRPr="008302F9"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Pr="008302F9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Pr="008302F9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1 </w:t>
            </w:r>
            <w:proofErr w:type="spellStart"/>
            <w:r>
              <w:rPr>
                <w:b/>
                <w:i/>
                <w:lang w:val="en-US"/>
              </w:rPr>
              <w:t>фтизиатрическое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Pr="008302F9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Pr="008302F9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90" w:type="dxa"/>
            <w:vAlign w:val="center"/>
          </w:tcPr>
          <w:p w:rsidR="00C3315D" w:rsidRPr="008302F9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07143/001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отделением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фтизиатр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Pr="008302F9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07143/002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07143/003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Старшая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07143/004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3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07143/004-1А (07143/004)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07143/005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07143/006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3 </w:t>
            </w:r>
            <w:proofErr w:type="spellStart"/>
            <w:r>
              <w:rPr>
                <w:b/>
                <w:i/>
                <w:lang w:val="en-US"/>
              </w:rPr>
              <w:t>фтизиатрическое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07143/007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отделением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фтизиатр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07143/008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07143/009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Старшая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07143/010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07143/010-1А (07143/010)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07143/010-2А (07143/010)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07143/010-3А (07143/010)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07143/010-4А (07143/010)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07143/011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07143/012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07143/012-1А (07143/012)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07143/013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07143/013-1А (07143/013)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07143/013-2А (07143/013)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07143/013-3А (07143/013)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5 </w:t>
            </w:r>
            <w:proofErr w:type="spellStart"/>
            <w:r>
              <w:rPr>
                <w:b/>
                <w:i/>
                <w:lang w:val="en-US"/>
              </w:rPr>
              <w:t>хирургическое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07143/014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</w:pPr>
            <w:r w:rsidRPr="00C3315D">
              <w:t>Заведующий отделением - врач - торакальный х</w:t>
            </w:r>
            <w:r w:rsidRPr="00C3315D">
              <w:t>и</w:t>
            </w:r>
            <w:r w:rsidRPr="00C3315D">
              <w:t>рург</w:t>
            </w:r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07143/015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торакальный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хирург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07143/015-1А (07143/015)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торакальный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хирург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07143/016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Старшая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07143/017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3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07143/017-1А (07143/017)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3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07143/017-2А (07143/017)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07143/018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Старшая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операционная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07143/019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Операционная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07143/019-1А (07143/019)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Операционная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07143/019-2А (07143/019)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Операционная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07143/020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07143/021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перевязочной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07143/021-1А (07143/021)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перевязочной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07143/022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07143/023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07143/023-1А (07143/023)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6 </w:t>
            </w:r>
            <w:proofErr w:type="spellStart"/>
            <w:r>
              <w:rPr>
                <w:b/>
                <w:i/>
                <w:lang w:val="en-US"/>
              </w:rPr>
              <w:t>фтизиатрическое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07143/024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отделением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фтизиатр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07143/025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07143/025-1А (07143/025)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Врач-фтизиатр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07143/026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Старшая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07143/027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07143/027-1А (07143/027)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07143/027-2А (07143/027)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4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07143/027-3А (07143/027)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палатная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07143/028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07143/029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07143/030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Поликлиника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07143/031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</w:pPr>
            <w:r w:rsidRPr="00C3315D">
              <w:t>Заведующий детским амбулаторно-поликлиническим о</w:t>
            </w:r>
            <w:r w:rsidRPr="00C3315D">
              <w:t>т</w:t>
            </w:r>
            <w:r w:rsidRPr="00C3315D">
              <w:t>делением - врач-фтизиатр</w:t>
            </w:r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Поликлиника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07143/032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Врач-эпидемиолог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07143/033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Старшая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07143/034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Помощник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врача-эпидемиолога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Процедурный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кабинет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07143/035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07143/035-1А (07143/035)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процедурной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Клинико-диагностическая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лаборатория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07143/036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07143/036-1А (07143/036)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07143/036-2А (07143/036)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07143/036-3А (07143/036)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Фельдшер-лаборант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07143/037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Рентгенологическое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отделение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07143/038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Заведующий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отделением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07143/039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07143/039-1А (07143/039)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07143/039-2А (07143/039)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07143/039-3А (07143/039)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07143/039-4А (07143/039)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Врач-рентгенолог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07143/040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07143/040-1А (07143/040)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07143/040-2А (07143/040)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07143/040-3А (07143/040)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07143/040-4А (07143/040)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07143/040-5А (07143/040)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Рентгенолаборант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врача-офтальмолога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07143/041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Врач-офтальмолог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07143/042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врача-невролога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07143/043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Врач-невролог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07143/044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0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Регистратура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07143/045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07143/045-1А (07143/045)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07143/045-2А (07143/045)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07143/045-3А (07143/045)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07143/045-4А (07143/045)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регистратор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Отделение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анестезиологии-реанимации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07143/046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</w:pPr>
            <w:r w:rsidRPr="00C3315D">
              <w:t>Заведующий отделением анест</w:t>
            </w:r>
            <w:r w:rsidRPr="00C3315D">
              <w:t>е</w:t>
            </w:r>
            <w:r w:rsidRPr="00C3315D">
              <w:t>зиологии-реанимации - врач-анестезиолог-реаниматолог</w:t>
            </w:r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07143/047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Врач-анестезиолог-реаниматолог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07143/047-1А (07143/047)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Врач-анестезиолог-реаниматолог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07143/047-2А (07143/047)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Врач-анестезиолог-реаниматолог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07143/047-3А (07143/047)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Врач-анестезиолог-реаниматолог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07143/048-1А (07143/048)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07143/048-2А (07143/048)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07143/048-3А (07143/048)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07143/048-4А (07143/048)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07143/048-5А (07143/048)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07143/048-6А (07143/048)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07143/048-7А (07143/048)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сестра-анестезист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07143/049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07143/049-1А (07143/049)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2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07143/049-2А (07143/049)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Общебольничный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медицинский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персонал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07143/050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торакальный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хирург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эндоскопии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07143/051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Врач-эндоскопист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07143/052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07143/053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Санитарка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Кабинет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по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лечебной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физкультуре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07143/054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Инструктор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лечебной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физкультуре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b/>
                <w:i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Дневной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стационар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</w:p>
        </w:tc>
      </w:tr>
      <w:tr w:rsidR="00C3315D" w:rsidRPr="008302F9" w:rsidTr="00C3315D">
        <w:trPr>
          <w:cantSplit/>
          <w:tblHeader/>
          <w:jc w:val="center"/>
        </w:trPr>
        <w:tc>
          <w:tcPr>
            <w:tcW w:w="508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790" w:type="dxa"/>
            <w:vAlign w:val="center"/>
          </w:tcPr>
          <w:p w:rsidR="00C3315D" w:rsidRDefault="00C3315D" w:rsidP="007768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07143/055</w:t>
            </w:r>
          </w:p>
        </w:tc>
        <w:tc>
          <w:tcPr>
            <w:tcW w:w="4677" w:type="dxa"/>
            <w:vAlign w:val="center"/>
          </w:tcPr>
          <w:p w:rsidR="00C3315D" w:rsidRPr="00C3315D" w:rsidRDefault="00C3315D" w:rsidP="00A146D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Медицинская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сестра</w:t>
            </w:r>
            <w:proofErr w:type="spellEnd"/>
          </w:p>
        </w:tc>
        <w:tc>
          <w:tcPr>
            <w:tcW w:w="2763" w:type="dxa"/>
            <w:vAlign w:val="center"/>
          </w:tcPr>
          <w:p w:rsidR="00C3315D" w:rsidRDefault="00C3315D" w:rsidP="00A146D5">
            <w:pPr>
              <w:jc w:val="center"/>
            </w:pPr>
            <w:r>
              <w:t>1</w:t>
            </w:r>
          </w:p>
        </w:tc>
      </w:tr>
    </w:tbl>
    <w:p w:rsidR="002871DB" w:rsidRDefault="002871DB" w:rsidP="003031C4"/>
    <w:p w:rsidR="008217A0" w:rsidRDefault="008217A0" w:rsidP="008217A0">
      <w:pPr>
        <w:rPr>
          <w:sz w:val="18"/>
          <w:szCs w:val="18"/>
          <w:lang w:val="en-US"/>
        </w:rPr>
      </w:pPr>
    </w:p>
    <w:p w:rsidR="008217A0" w:rsidRPr="003C5C39" w:rsidRDefault="008217A0" w:rsidP="008217A0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217A0" w:rsidRPr="004E51DC" w:rsidTr="008217A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217A0" w:rsidRPr="004E51DC" w:rsidRDefault="00C3315D" w:rsidP="008217A0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8217A0" w:rsidRPr="004E51DC" w:rsidRDefault="008217A0" w:rsidP="008217A0">
            <w:pPr>
              <w:pStyle w:val="a8"/>
            </w:pPr>
            <w:bookmarkStart w:id="4" w:name="com_pred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217A0" w:rsidRPr="004E51DC" w:rsidRDefault="00C3315D" w:rsidP="008217A0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217A0" w:rsidRPr="004E51DC" w:rsidRDefault="00C3315D" w:rsidP="008217A0">
            <w:pPr>
              <w:pStyle w:val="a8"/>
            </w:pPr>
            <w:r>
              <w:t>14.07.2016</w:t>
            </w:r>
          </w:p>
        </w:tc>
      </w:tr>
      <w:tr w:rsidR="008217A0" w:rsidRPr="000905BE" w:rsidTr="008217A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bookmarkStart w:id="5" w:name="s070_1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8217A0" w:rsidRDefault="008217A0" w:rsidP="008217A0">
      <w:pPr>
        <w:rPr>
          <w:lang w:val="en-US"/>
        </w:rPr>
      </w:pPr>
    </w:p>
    <w:p w:rsidR="008217A0" w:rsidRPr="00C3315D" w:rsidRDefault="008217A0" w:rsidP="008217A0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217A0" w:rsidRPr="004E51DC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217A0" w:rsidRPr="004E51DC" w:rsidRDefault="00C3315D" w:rsidP="008217A0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8217A0" w:rsidRPr="004E51DC" w:rsidRDefault="008217A0" w:rsidP="008217A0">
            <w:pPr>
              <w:pStyle w:val="a8"/>
            </w:pPr>
            <w:bookmarkStart w:id="6" w:name="com_chlens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217A0" w:rsidRPr="004E51DC" w:rsidRDefault="00C3315D" w:rsidP="008217A0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217A0" w:rsidRPr="004E51DC" w:rsidRDefault="00C3315D" w:rsidP="008217A0">
            <w:pPr>
              <w:pStyle w:val="a8"/>
            </w:pPr>
            <w:r>
              <w:t>14.07.2016</w:t>
            </w:r>
          </w:p>
        </w:tc>
      </w:tr>
      <w:tr w:rsidR="008217A0" w:rsidRPr="000905BE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bookmarkStart w:id="7" w:name="s070_2"/>
            <w:bookmarkEnd w:id="7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3315D" w:rsidRPr="00C3315D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t>14.07.2016</w:t>
            </w:r>
          </w:p>
        </w:tc>
      </w:tr>
      <w:tr w:rsidR="00C3315D" w:rsidRPr="00C3315D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(дата)</w:t>
            </w:r>
          </w:p>
        </w:tc>
      </w:tr>
      <w:tr w:rsidR="00C3315D" w:rsidRPr="00C3315D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t>14.07.2016</w:t>
            </w:r>
          </w:p>
        </w:tc>
      </w:tr>
      <w:tr w:rsidR="00C3315D" w:rsidRPr="00C3315D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(дата)</w:t>
            </w:r>
          </w:p>
        </w:tc>
      </w:tr>
      <w:tr w:rsidR="00C3315D" w:rsidRPr="00C3315D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315D" w:rsidRPr="00C3315D" w:rsidRDefault="00C3315D" w:rsidP="008217A0">
            <w:pPr>
              <w:pStyle w:val="a8"/>
            </w:pPr>
            <w:r>
              <w:t>14.07.2016</w:t>
            </w:r>
          </w:p>
        </w:tc>
      </w:tr>
      <w:tr w:rsidR="00C3315D" w:rsidRPr="00C3315D" w:rsidTr="00C3315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315D" w:rsidRPr="00C3315D" w:rsidRDefault="00C3315D" w:rsidP="008217A0">
            <w:pPr>
              <w:pStyle w:val="a8"/>
              <w:rPr>
                <w:vertAlign w:val="superscript"/>
              </w:rPr>
            </w:pPr>
            <w:r w:rsidRPr="00C3315D">
              <w:rPr>
                <w:vertAlign w:val="superscript"/>
              </w:rPr>
              <w:t>(дата)</w:t>
            </w:r>
          </w:p>
        </w:tc>
      </w:tr>
    </w:tbl>
    <w:p w:rsidR="008217A0" w:rsidRDefault="008217A0" w:rsidP="008217A0">
      <w:pPr>
        <w:rPr>
          <w:lang w:val="en-US"/>
        </w:rPr>
      </w:pPr>
    </w:p>
    <w:p w:rsidR="008217A0" w:rsidRPr="002871DB" w:rsidRDefault="008217A0" w:rsidP="003031C4"/>
    <w:sectPr w:rsidR="008217A0" w:rsidRPr="002871DB" w:rsidSect="00381842">
      <w:pgSz w:w="16838" w:h="11906" w:orient="landscape"/>
      <w:pgMar w:top="899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izm_date" w:val="13.08.2014"/>
    <w:docVar w:name="obj" w:val=" --- "/>
    <w:docVar w:name="predsed" w:val="   "/>
  </w:docVars>
  <w:rsids>
    <w:rsidRoot w:val="00C3315D"/>
    <w:rsid w:val="000C5130"/>
    <w:rsid w:val="00181138"/>
    <w:rsid w:val="001A7AC3"/>
    <w:rsid w:val="001C2065"/>
    <w:rsid w:val="00237B32"/>
    <w:rsid w:val="002871DB"/>
    <w:rsid w:val="002C45ED"/>
    <w:rsid w:val="002E6098"/>
    <w:rsid w:val="003031C4"/>
    <w:rsid w:val="00381842"/>
    <w:rsid w:val="003A1C01"/>
    <w:rsid w:val="003B1A59"/>
    <w:rsid w:val="00444606"/>
    <w:rsid w:val="00495D50"/>
    <w:rsid w:val="004A7BA6"/>
    <w:rsid w:val="004B7161"/>
    <w:rsid w:val="00536770"/>
    <w:rsid w:val="00547088"/>
    <w:rsid w:val="005567D6"/>
    <w:rsid w:val="00607548"/>
    <w:rsid w:val="0065289A"/>
    <w:rsid w:val="0067226F"/>
    <w:rsid w:val="0077687B"/>
    <w:rsid w:val="00781CD6"/>
    <w:rsid w:val="008217A0"/>
    <w:rsid w:val="008302F9"/>
    <w:rsid w:val="009647F7"/>
    <w:rsid w:val="00A026A4"/>
    <w:rsid w:val="00A146D5"/>
    <w:rsid w:val="00AF1B4F"/>
    <w:rsid w:val="00BC1C0D"/>
    <w:rsid w:val="00C04DFE"/>
    <w:rsid w:val="00C3315D"/>
    <w:rsid w:val="00C93056"/>
    <w:rsid w:val="00CA2E96"/>
    <w:rsid w:val="00CF5F52"/>
    <w:rsid w:val="00D6128A"/>
    <w:rsid w:val="00DA01D9"/>
    <w:rsid w:val="00EB7BDE"/>
    <w:rsid w:val="00EC5373"/>
    <w:rsid w:val="00FB6B75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FB6B7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NoSpacing">
    <w:name w:val="No Spacing"/>
    <w:rsid w:val="008302F9"/>
    <w:rPr>
      <w:rFonts w:ascii="Calibri" w:hAnsi="Calibri"/>
      <w:sz w:val="22"/>
      <w:szCs w:val="22"/>
      <w:lang w:eastAsia="en-US"/>
    </w:rPr>
  </w:style>
  <w:style w:type="paragraph" w:customStyle="1" w:styleId="a6">
    <w:name w:val="Раздел"/>
    <w:basedOn w:val="a"/>
    <w:link w:val="a7"/>
    <w:rsid w:val="008302F9"/>
    <w:pPr>
      <w:spacing w:before="60"/>
    </w:pPr>
    <w:rPr>
      <w:rFonts w:eastAsia="Calibri"/>
      <w:b/>
      <w:color w:val="000000"/>
      <w:sz w:val="24"/>
      <w:szCs w:val="24"/>
    </w:rPr>
  </w:style>
  <w:style w:type="character" w:customStyle="1" w:styleId="a7">
    <w:name w:val="Раздел Знак"/>
    <w:basedOn w:val="a0"/>
    <w:link w:val="a6"/>
    <w:locked/>
    <w:rsid w:val="008302F9"/>
    <w:rPr>
      <w:rFonts w:eastAsia="Calibri"/>
      <w:b/>
      <w:color w:val="000000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8217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Табличный"/>
    <w:basedOn w:val="a"/>
    <w:rsid w:val="008217A0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sv_docs.dot</Template>
  <TotalTime>3</TotalTime>
  <Pages>6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проведении СОУТ</vt:lpstr>
    </vt:vector>
  </TitlesOfParts>
  <Company>att-support.ru</Company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проведении СОУТ</dc:title>
  <dc:subject>СОУТ</dc:subject>
  <dc:creator>Оля</dc:creator>
  <cp:lastModifiedBy>Оля</cp:lastModifiedBy>
  <cp:revision>1</cp:revision>
  <dcterms:created xsi:type="dcterms:W3CDTF">2016-10-25T08:49:00Z</dcterms:created>
  <dcterms:modified xsi:type="dcterms:W3CDTF">2016-10-25T08:52:00Z</dcterms:modified>
</cp:coreProperties>
</file>